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D2" w:rsidRDefault="002339D2" w:rsidP="005570C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2339D2" w:rsidRDefault="002339D2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2339D2" w:rsidRDefault="002339D2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2339D2" w:rsidRDefault="002339D2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5570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339D2" w:rsidRDefault="002339D2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5570C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C26394">
        <w:rPr>
          <w:rFonts w:ascii="Times New Roman" w:hAnsi="Times New Roman"/>
          <w:b/>
          <w:sz w:val="28"/>
          <w:szCs w:val="28"/>
        </w:rPr>
        <w:t xml:space="preserve"> внесении изменений в решение Совета  Ейского городского поселения Ейского района</w:t>
      </w:r>
      <w:r>
        <w:rPr>
          <w:rFonts w:ascii="Times New Roman" w:hAnsi="Times New Roman"/>
          <w:b/>
          <w:sz w:val="28"/>
          <w:szCs w:val="28"/>
        </w:rPr>
        <w:t xml:space="preserve"> от 26 ноября 2013 года № 61/2 </w:t>
      </w:r>
    </w:p>
    <w:p w:rsidR="002339D2" w:rsidRDefault="002339D2" w:rsidP="005570C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"О муниципальном дорожном фонде Ейского городского поселения Ейского района" </w:t>
      </w:r>
    </w:p>
    <w:p w:rsidR="002339D2" w:rsidRDefault="002339D2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C26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9D2" w:rsidRDefault="002339D2" w:rsidP="005570C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Уставом Ейского городского поселения Ейского района Совет Ейского городского поселения Ейского района   р е ш и л:</w:t>
      </w:r>
    </w:p>
    <w:p w:rsidR="002339D2" w:rsidRDefault="002339D2" w:rsidP="005570CD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43D47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 xml:space="preserve">приложение к </w:t>
      </w:r>
      <w:r w:rsidRPr="00A43D47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Pr="00A43D47">
        <w:rPr>
          <w:rFonts w:ascii="Times New Roman" w:hAnsi="Times New Roman"/>
          <w:sz w:val="28"/>
          <w:szCs w:val="28"/>
        </w:rPr>
        <w:t xml:space="preserve"> Совета Ейского городского поселе</w:t>
      </w:r>
      <w:r>
        <w:rPr>
          <w:rFonts w:ascii="Times New Roman" w:hAnsi="Times New Roman"/>
          <w:sz w:val="28"/>
          <w:szCs w:val="28"/>
        </w:rPr>
        <w:t>-</w:t>
      </w:r>
      <w:r w:rsidRPr="00A43D47">
        <w:rPr>
          <w:rFonts w:ascii="Times New Roman" w:hAnsi="Times New Roman"/>
          <w:sz w:val="28"/>
          <w:szCs w:val="28"/>
        </w:rPr>
        <w:t>ния Ейского района от 26 ноября 2013 года № 61/2</w:t>
      </w:r>
      <w:r>
        <w:rPr>
          <w:rFonts w:ascii="Times New Roman" w:hAnsi="Times New Roman"/>
          <w:sz w:val="28"/>
          <w:szCs w:val="28"/>
        </w:rPr>
        <w:t xml:space="preserve"> "</w:t>
      </w:r>
      <w:r w:rsidRPr="00A43D47">
        <w:rPr>
          <w:rFonts w:ascii="Times New Roman" w:hAnsi="Times New Roman"/>
          <w:sz w:val="28"/>
          <w:szCs w:val="28"/>
        </w:rPr>
        <w:t>О муниципальном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3D47">
        <w:rPr>
          <w:rFonts w:ascii="Times New Roman" w:hAnsi="Times New Roman"/>
          <w:sz w:val="28"/>
          <w:szCs w:val="28"/>
        </w:rPr>
        <w:t>дорожном фонде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 следующие изменения:</w:t>
      </w:r>
    </w:p>
    <w:p w:rsidR="002339D2" w:rsidRDefault="002339D2" w:rsidP="005570CD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2 дополнить подпунктом 8 следующего содержания:</w:t>
      </w:r>
    </w:p>
    <w:p w:rsidR="002339D2" w:rsidRDefault="002339D2" w:rsidP="005570CD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"8) от налога на доходы физических лиц в размере 31 процента.";</w:t>
      </w:r>
      <w:bookmarkStart w:id="0" w:name="_GoBack"/>
      <w:bookmarkEnd w:id="0"/>
    </w:p>
    <w:p w:rsidR="002339D2" w:rsidRDefault="002339D2" w:rsidP="005570CD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9 дополнить абзацем следующего содержания:</w:t>
      </w:r>
    </w:p>
    <w:p w:rsidR="002339D2" w:rsidRDefault="002339D2" w:rsidP="005570CD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"Отчет об использовании средств дорожного фонда утверждается вместе с квартальным и годовым отчетами об исполнении местного бюджета.".</w:t>
      </w:r>
    </w:p>
    <w:p w:rsidR="002339D2" w:rsidRDefault="002339D2" w:rsidP="005570CD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Решение вступает в силу со дня его опубликования в газете "Приазовские степи".  </w:t>
      </w:r>
    </w:p>
    <w:p w:rsidR="002339D2" w:rsidRDefault="002339D2" w:rsidP="00937A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39D2" w:rsidRPr="0084149C" w:rsidRDefault="002339D2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756"/>
        <w:gridCol w:w="2729"/>
        <w:gridCol w:w="3343"/>
      </w:tblGrid>
      <w:tr w:rsidR="002339D2" w:rsidRPr="0084149C" w:rsidTr="00CA1921">
        <w:tc>
          <w:tcPr>
            <w:tcW w:w="3756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4FE">
              <w:rPr>
                <w:rFonts w:ascii="Times New Roman" w:hAnsi="Times New Roman"/>
                <w:sz w:val="28"/>
                <w:szCs w:val="28"/>
              </w:rPr>
              <w:t xml:space="preserve">Глава Ейского городского поселения Ейского района </w:t>
            </w:r>
          </w:p>
        </w:tc>
        <w:tc>
          <w:tcPr>
            <w:tcW w:w="2729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9D2" w:rsidRPr="005F44FE" w:rsidRDefault="002339D2" w:rsidP="00937A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F44FE">
              <w:rPr>
                <w:rFonts w:ascii="Times New Roman" w:hAnsi="Times New Roman"/>
                <w:sz w:val="28"/>
                <w:szCs w:val="28"/>
              </w:rPr>
              <w:t>В.В.Кульков</w:t>
            </w:r>
          </w:p>
        </w:tc>
      </w:tr>
    </w:tbl>
    <w:p w:rsidR="002339D2" w:rsidRDefault="002339D2" w:rsidP="00937AA7">
      <w:pPr>
        <w:spacing w:after="0" w:line="240" w:lineRule="auto"/>
        <w:rPr>
          <w:rFonts w:ascii="Times New Roman" w:hAnsi="Times New Roman"/>
        </w:rPr>
      </w:pPr>
    </w:p>
    <w:p w:rsidR="002339D2" w:rsidRPr="0084149C" w:rsidRDefault="002339D2" w:rsidP="00937AA7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4608"/>
        <w:gridCol w:w="1886"/>
        <w:gridCol w:w="3334"/>
      </w:tblGrid>
      <w:tr w:rsidR="002339D2" w:rsidRPr="0084149C" w:rsidTr="00CA1921">
        <w:trPr>
          <w:trHeight w:val="781"/>
        </w:trPr>
        <w:tc>
          <w:tcPr>
            <w:tcW w:w="4608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F44FE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Pr="005F44FE">
              <w:rPr>
                <w:rFonts w:ascii="Times New Roman" w:hAnsi="Times New Roman"/>
                <w:sz w:val="28"/>
                <w:szCs w:val="28"/>
              </w:rPr>
              <w:t>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44FE">
              <w:rPr>
                <w:rFonts w:ascii="Times New Roman" w:hAnsi="Times New Roman"/>
                <w:sz w:val="28"/>
                <w:szCs w:val="28"/>
              </w:rPr>
              <w:t xml:space="preserve"> Ейского городского поселения Ейского района</w:t>
            </w:r>
          </w:p>
        </w:tc>
        <w:tc>
          <w:tcPr>
            <w:tcW w:w="1886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4" w:type="dxa"/>
          </w:tcPr>
          <w:p w:rsidR="002339D2" w:rsidRPr="005F44FE" w:rsidRDefault="002339D2" w:rsidP="00937A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39D2" w:rsidRPr="005F44FE" w:rsidRDefault="002339D2" w:rsidP="00937A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339D2" w:rsidRPr="005F44FE" w:rsidRDefault="002339D2" w:rsidP="00937AA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О.М.Вяткин</w:t>
            </w:r>
          </w:p>
        </w:tc>
      </w:tr>
    </w:tbl>
    <w:p w:rsidR="002339D2" w:rsidRDefault="002339D2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339D2" w:rsidRDefault="002339D2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339D2" w:rsidRDefault="002339D2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339D2" w:rsidRDefault="002339D2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339D2" w:rsidRDefault="002339D2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339D2" w:rsidRDefault="002339D2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339D2" w:rsidRDefault="002339D2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339D2" w:rsidRDefault="002339D2" w:rsidP="00937AA7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sectPr w:rsidR="002339D2" w:rsidSect="005570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C4F28"/>
    <w:multiLevelType w:val="hybridMultilevel"/>
    <w:tmpl w:val="083EAA24"/>
    <w:lvl w:ilvl="0" w:tplc="2814FBA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72CF4C38"/>
    <w:multiLevelType w:val="hybridMultilevel"/>
    <w:tmpl w:val="1DFE0B30"/>
    <w:lvl w:ilvl="0" w:tplc="60EE18D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791B4B6E"/>
    <w:multiLevelType w:val="hybridMultilevel"/>
    <w:tmpl w:val="0234CE7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DED"/>
    <w:rsid w:val="001557E6"/>
    <w:rsid w:val="00193DED"/>
    <w:rsid w:val="001C71D2"/>
    <w:rsid w:val="002258AF"/>
    <w:rsid w:val="002339D2"/>
    <w:rsid w:val="00400B53"/>
    <w:rsid w:val="004149FF"/>
    <w:rsid w:val="004F77BC"/>
    <w:rsid w:val="005570CD"/>
    <w:rsid w:val="005C45CC"/>
    <w:rsid w:val="005F44FE"/>
    <w:rsid w:val="00632358"/>
    <w:rsid w:val="007130DC"/>
    <w:rsid w:val="00756452"/>
    <w:rsid w:val="007D4E4B"/>
    <w:rsid w:val="00833FE6"/>
    <w:rsid w:val="0084149C"/>
    <w:rsid w:val="009358CD"/>
    <w:rsid w:val="00937AA7"/>
    <w:rsid w:val="00A43D47"/>
    <w:rsid w:val="00AA40DC"/>
    <w:rsid w:val="00AC040D"/>
    <w:rsid w:val="00B3353D"/>
    <w:rsid w:val="00BA5432"/>
    <w:rsid w:val="00C26394"/>
    <w:rsid w:val="00C67AF1"/>
    <w:rsid w:val="00CA1921"/>
    <w:rsid w:val="00CF3CB2"/>
    <w:rsid w:val="00D8689B"/>
    <w:rsid w:val="00EC6D29"/>
    <w:rsid w:val="00F85A7D"/>
    <w:rsid w:val="00F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7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3D47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93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</Pages>
  <Words>178</Words>
  <Characters>1020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11</cp:revision>
  <cp:lastPrinted>2014-07-07T05:48:00Z</cp:lastPrinted>
  <dcterms:created xsi:type="dcterms:W3CDTF">2014-07-02T08:03:00Z</dcterms:created>
  <dcterms:modified xsi:type="dcterms:W3CDTF">2014-07-09T07:02:00Z</dcterms:modified>
</cp:coreProperties>
</file>